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6930BCEA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="00D9607A">
        <w:rPr>
          <w:b/>
          <w:lang w:val="en-GB"/>
        </w:rPr>
        <w:t xml:space="preserve"> 47-G004-26</w:t>
      </w:r>
      <w:r w:rsidRPr="007F3777">
        <w:rPr>
          <w:lang w:val="en-GB"/>
        </w:rPr>
        <w:tab/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D34909">
        <w:rPr>
          <w:rFonts w:ascii="Calibri" w:hAnsi="Calibri" w:cs="Calibri"/>
          <w:highlight w:val="yellow"/>
        </w:rPr>
        <w:t xml:space="preserve">posted on the </w:t>
      </w:r>
      <w:r w:rsidR="005F5C3B">
        <w:rPr>
          <w:rFonts w:ascii="Calibri" w:hAnsi="Calibri" w:cs="Calibri"/>
          <w:highlight w:val="yellow"/>
        </w:rPr>
        <w:t>Kiribati Public Procurement Web</w:t>
      </w:r>
      <w:r w:rsidRPr="00D34909">
        <w:rPr>
          <w:rFonts w:ascii="Calibri" w:hAnsi="Calibri" w:cs="Calibri"/>
          <w:highlight w:val="yellow"/>
        </w:rPr>
        <w:t xml:space="preserve"> </w:t>
      </w:r>
      <w:r w:rsidR="00D80D8E">
        <w:rPr>
          <w:rFonts w:ascii="Calibri" w:hAnsi="Calibri" w:cs="Calibri"/>
          <w:highlight w:val="yellow"/>
        </w:rPr>
        <w:t>Portal</w:t>
      </w:r>
      <w:r w:rsidRPr="00D34909">
        <w:rPr>
          <w:rFonts w:ascii="Calibri" w:hAnsi="Calibri" w:cs="Calibri"/>
          <w:highlight w:val="yellow"/>
        </w:rPr>
        <w:t xml:space="preserve"> (</w:t>
      </w:r>
      <w:hyperlink r:id="rId11" w:history="1">
        <w:r w:rsidR="00AB0D84">
          <w:rPr>
            <w:rStyle w:val="Hyperlink"/>
          </w:rPr>
          <w:t>Tender List | Central Procurement Unit</w:t>
        </w:r>
      </w:hyperlink>
      <w:r w:rsidRPr="00D34909">
        <w:rPr>
          <w:rFonts w:ascii="Calibri" w:hAnsi="Calibri" w:cs="Calibri"/>
          <w:highlight w:val="yellow"/>
        </w:rPr>
        <w:t xml:space="preserve">) </w:t>
      </w:r>
      <w:r w:rsidRPr="00D34909">
        <w:rPr>
          <w:rFonts w:ascii="Calibri" w:hAnsi="Calibri" w:cs="Calibri"/>
          <w:highlight w:val="yellow"/>
          <w:u w:val="single"/>
        </w:rPr>
        <w:t>or</w:t>
      </w:r>
      <w:r w:rsidRPr="00D34909">
        <w:rPr>
          <w:rFonts w:ascii="Calibri" w:hAnsi="Calibri" w:cs="Calibri"/>
          <w:highlight w:val="yellow"/>
        </w:rPr>
        <w:t xml:space="preserve"> sent </w:t>
      </w:r>
      <w:r>
        <w:rPr>
          <w:rFonts w:ascii="Calibri" w:hAnsi="Calibri" w:cs="Calibri"/>
          <w:highlight w:val="yellow"/>
        </w:rPr>
        <w:t xml:space="preserve">directly </w:t>
      </w:r>
      <w:r w:rsidR="00FE039B" w:rsidRPr="00D34909">
        <w:rPr>
          <w:rFonts w:ascii="Calibri" w:hAnsi="Calibri" w:cs="Calibri"/>
          <w:highlight w:val="yellow"/>
        </w:rPr>
        <w:t xml:space="preserve">to </w:t>
      </w:r>
      <w:r w:rsidRPr="00D34909">
        <w:rPr>
          <w:rFonts w:ascii="Calibri" w:hAnsi="Calibri" w:cs="Calibri"/>
          <w:highlight w:val="yellow"/>
        </w:rPr>
        <w:t xml:space="preserve">Tenderers who have </w:t>
      </w:r>
      <w:r>
        <w:rPr>
          <w:rFonts w:ascii="Calibri" w:hAnsi="Calibri" w:cs="Calibri"/>
          <w:highlight w:val="yellow"/>
        </w:rPr>
        <w:t>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3"/>
        <w:gridCol w:w="3335"/>
        <w:gridCol w:w="1984"/>
      </w:tblGrid>
      <w:tr w:rsidR="00060247" w:rsidRPr="00A33618" w14:paraId="07FCC147" w14:textId="337D8753" w:rsidTr="00060247">
        <w:trPr>
          <w:trHeight w:val="617"/>
        </w:trPr>
        <w:tc>
          <w:tcPr>
            <w:tcW w:w="4003" w:type="dxa"/>
          </w:tcPr>
          <w:p w14:paraId="1F083020" w14:textId="77777777" w:rsidR="00060247" w:rsidRPr="00A33618" w:rsidRDefault="00060247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3335" w:type="dxa"/>
          </w:tcPr>
          <w:p w14:paraId="182AEE6E" w14:textId="77777777" w:rsidR="00060247" w:rsidRPr="00A33618" w:rsidRDefault="00060247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1984" w:type="dxa"/>
          </w:tcPr>
          <w:p w14:paraId="71BD4EC5" w14:textId="6506FC0C" w:rsidR="00060247" w:rsidRDefault="00060247">
            <w:pPr>
              <w:jc w:val="both"/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</w:pPr>
            <w:r w:rsidRPr="00060247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 KMT*</w:t>
            </w:r>
          </w:p>
        </w:tc>
      </w:tr>
      <w:tr w:rsidR="00C575C0" w:rsidRPr="00A33618" w14:paraId="28B1BC3C" w14:textId="0683D0AF" w:rsidTr="00F8053A">
        <w:trPr>
          <w:trHeight w:val="603"/>
        </w:trPr>
        <w:tc>
          <w:tcPr>
            <w:tcW w:w="4003" w:type="dxa"/>
          </w:tcPr>
          <w:p w14:paraId="462D669A" w14:textId="77777777" w:rsidR="00C575C0" w:rsidRPr="00B0293A" w:rsidRDefault="00C575C0" w:rsidP="00C575C0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3335" w:type="dxa"/>
          </w:tcPr>
          <w:p w14:paraId="56C60DEA" w14:textId="25E47050" w:rsidR="00C575C0" w:rsidRPr="00251A4B" w:rsidRDefault="00C575C0" w:rsidP="00C575C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7975" w14:textId="1A77EC9D" w:rsidR="00C575C0" w:rsidRPr="00BB57C9" w:rsidRDefault="003019A5" w:rsidP="00C575C0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D9607A">
              <w:rPr>
                <w:rFonts w:ascii="Calibri" w:hAnsi="Calibri"/>
                <w:szCs w:val="20"/>
              </w:rPr>
              <w:t>0/07</w:t>
            </w:r>
            <w:r>
              <w:rPr>
                <w:rFonts w:ascii="Calibri" w:hAnsi="Calibri"/>
                <w:szCs w:val="20"/>
              </w:rPr>
              <w:t>/</w:t>
            </w:r>
            <w:r w:rsidR="00D9607A">
              <w:rPr>
                <w:rFonts w:ascii="Calibri" w:hAnsi="Calibri"/>
                <w:szCs w:val="20"/>
              </w:rPr>
              <w:t>2026</w:t>
            </w:r>
          </w:p>
        </w:tc>
      </w:tr>
      <w:tr w:rsidR="00C575C0" w:rsidRPr="00A33618" w14:paraId="4D9567D4" w14:textId="5CE5339A" w:rsidTr="00F8053A">
        <w:trPr>
          <w:trHeight w:val="617"/>
        </w:trPr>
        <w:tc>
          <w:tcPr>
            <w:tcW w:w="4003" w:type="dxa"/>
          </w:tcPr>
          <w:p w14:paraId="34AF4BE9" w14:textId="77777777" w:rsidR="00C575C0" w:rsidRPr="00B0293A" w:rsidRDefault="00C575C0" w:rsidP="00C575C0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3335" w:type="dxa"/>
          </w:tcPr>
          <w:p w14:paraId="440009ED" w14:textId="77777777" w:rsidR="00C575C0" w:rsidRPr="00251A4B" w:rsidRDefault="00C575C0" w:rsidP="00C575C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7A54" w14:textId="553999BA" w:rsidR="00C575C0" w:rsidRPr="00BB57C9" w:rsidRDefault="003019A5" w:rsidP="00C575C0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05</w:t>
            </w:r>
            <w:r w:rsidR="00D9607A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8</w:t>
            </w:r>
            <w:r w:rsidR="00D9607A">
              <w:rPr>
                <w:rFonts w:ascii="Calibri" w:hAnsi="Calibri"/>
                <w:szCs w:val="20"/>
              </w:rPr>
              <w:t>/2026</w:t>
            </w:r>
          </w:p>
        </w:tc>
      </w:tr>
      <w:tr w:rsidR="00C575C0" w:rsidRPr="00A33618" w14:paraId="2E8E3BDC" w14:textId="00D6CB20" w:rsidTr="00F8053A">
        <w:trPr>
          <w:trHeight w:val="688"/>
        </w:trPr>
        <w:tc>
          <w:tcPr>
            <w:tcW w:w="4003" w:type="dxa"/>
          </w:tcPr>
          <w:p w14:paraId="2D4664AB" w14:textId="11017F4A" w:rsidR="00C575C0" w:rsidRPr="00B0293A" w:rsidRDefault="00C575C0" w:rsidP="00C575C0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3335" w:type="dxa"/>
          </w:tcPr>
          <w:p w14:paraId="0090B8D6" w14:textId="441BE3E8" w:rsidR="00C575C0" w:rsidRPr="00251A4B" w:rsidRDefault="00C575C0" w:rsidP="00C575C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3F99" w14:textId="1AD9E0B4" w:rsidR="00C575C0" w:rsidRPr="00BB57C9" w:rsidRDefault="003019A5" w:rsidP="00C575C0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D9607A">
              <w:rPr>
                <w:rFonts w:ascii="Calibri" w:hAnsi="Calibri"/>
                <w:szCs w:val="20"/>
              </w:rPr>
              <w:t>7/0</w:t>
            </w:r>
            <w:r>
              <w:rPr>
                <w:rFonts w:ascii="Calibri" w:hAnsi="Calibri"/>
                <w:szCs w:val="20"/>
              </w:rPr>
              <w:t>8</w:t>
            </w:r>
            <w:r w:rsidR="00D9607A">
              <w:rPr>
                <w:rFonts w:ascii="Calibri" w:hAnsi="Calibri"/>
                <w:szCs w:val="20"/>
              </w:rPr>
              <w:t>/2026</w:t>
            </w:r>
          </w:p>
        </w:tc>
      </w:tr>
      <w:tr w:rsidR="00C575C0" w:rsidRPr="00A33618" w14:paraId="3D3C37BA" w14:textId="3B03BA88" w:rsidTr="00F8053A">
        <w:trPr>
          <w:trHeight w:val="617"/>
        </w:trPr>
        <w:tc>
          <w:tcPr>
            <w:tcW w:w="4003" w:type="dxa"/>
            <w:tcBorders>
              <w:bottom w:val="single" w:sz="12" w:space="0" w:color="auto"/>
            </w:tcBorders>
          </w:tcPr>
          <w:p w14:paraId="57B4FCB0" w14:textId="77777777" w:rsidR="00C575C0" w:rsidRPr="00B0293A" w:rsidRDefault="00C575C0" w:rsidP="00C575C0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3335" w:type="dxa"/>
            <w:tcBorders>
              <w:bottom w:val="single" w:sz="12" w:space="0" w:color="auto"/>
            </w:tcBorders>
          </w:tcPr>
          <w:p w14:paraId="554EDF67" w14:textId="77777777" w:rsidR="00C575C0" w:rsidRPr="00251A4B" w:rsidRDefault="00C575C0" w:rsidP="00C575C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D291" w14:textId="573043E1" w:rsidR="00C575C0" w:rsidRPr="00BB57C9" w:rsidRDefault="003019A5" w:rsidP="00C575C0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D9607A">
              <w:rPr>
                <w:rFonts w:ascii="Calibri" w:hAnsi="Calibri"/>
                <w:szCs w:val="20"/>
              </w:rPr>
              <w:t>3/08/2026</w:t>
            </w:r>
          </w:p>
        </w:tc>
      </w:tr>
      <w:tr w:rsidR="00C575C0" w:rsidRPr="00A33618" w14:paraId="1D91F0FB" w14:textId="41F5D260" w:rsidTr="00F8053A">
        <w:trPr>
          <w:trHeight w:val="461"/>
        </w:trPr>
        <w:tc>
          <w:tcPr>
            <w:tcW w:w="4003" w:type="dxa"/>
          </w:tcPr>
          <w:p w14:paraId="26733970" w14:textId="77777777" w:rsidR="00C575C0" w:rsidRPr="00B0293A" w:rsidRDefault="00C575C0" w:rsidP="00C575C0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3335" w:type="dxa"/>
          </w:tcPr>
          <w:p w14:paraId="2D6F368F" w14:textId="40DCA3AB" w:rsidR="00C575C0" w:rsidRPr="00251A4B" w:rsidRDefault="00C575C0" w:rsidP="00C575C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949494" w14:textId="2BD9F079" w:rsidR="00C575C0" w:rsidRDefault="003019A5" w:rsidP="00C575C0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TBD</w:t>
            </w:r>
          </w:p>
        </w:tc>
      </w:tr>
      <w:tr w:rsidR="00C575C0" w:rsidRPr="00A33618" w14:paraId="5319267B" w14:textId="7514B439" w:rsidTr="00F8053A">
        <w:trPr>
          <w:trHeight w:val="416"/>
        </w:trPr>
        <w:tc>
          <w:tcPr>
            <w:tcW w:w="4003" w:type="dxa"/>
          </w:tcPr>
          <w:p w14:paraId="7C5FEA8D" w14:textId="77777777" w:rsidR="00C575C0" w:rsidRPr="00B0293A" w:rsidRDefault="00C575C0" w:rsidP="00C575C0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3335" w:type="dxa"/>
          </w:tcPr>
          <w:p w14:paraId="06B62228" w14:textId="1D1C1A63" w:rsidR="00C575C0" w:rsidRPr="00251A4B" w:rsidRDefault="00C575C0" w:rsidP="00C575C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F355" w14:textId="0CE0D049" w:rsidR="00C575C0" w:rsidRDefault="003019A5" w:rsidP="00C575C0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TBD</w:t>
            </w:r>
          </w:p>
        </w:tc>
      </w:tr>
      <w:tr w:rsidR="00C575C0" w:rsidRPr="00A33618" w14:paraId="603C6C3A" w14:textId="274DCAD6" w:rsidTr="00F8053A">
        <w:trPr>
          <w:trHeight w:val="617"/>
        </w:trPr>
        <w:tc>
          <w:tcPr>
            <w:tcW w:w="4003" w:type="dxa"/>
          </w:tcPr>
          <w:p w14:paraId="468A46DD" w14:textId="77777777" w:rsidR="00C575C0" w:rsidRPr="00B0293A" w:rsidRDefault="00C575C0" w:rsidP="00C575C0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3335" w:type="dxa"/>
          </w:tcPr>
          <w:p w14:paraId="41CD7928" w14:textId="0B6EE773" w:rsidR="00C575C0" w:rsidRPr="00251A4B" w:rsidRDefault="00C575C0" w:rsidP="00C575C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4E1A" w14:textId="4BA354CC" w:rsidR="00C575C0" w:rsidRDefault="003019A5" w:rsidP="00C575C0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TBD</w:t>
            </w:r>
          </w:p>
        </w:tc>
      </w:tr>
      <w:tr w:rsidR="00C575C0" w:rsidRPr="00A33618" w14:paraId="405F2EC0" w14:textId="25A03DE6" w:rsidTr="00F8053A">
        <w:trPr>
          <w:trHeight w:val="603"/>
        </w:trPr>
        <w:tc>
          <w:tcPr>
            <w:tcW w:w="4003" w:type="dxa"/>
          </w:tcPr>
          <w:p w14:paraId="64B1558C" w14:textId="77777777" w:rsidR="00C575C0" w:rsidRPr="00B0293A" w:rsidRDefault="00C575C0" w:rsidP="00C575C0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3335" w:type="dxa"/>
          </w:tcPr>
          <w:p w14:paraId="022BDB2B" w14:textId="1AB579C9" w:rsidR="00C575C0" w:rsidRPr="00251A4B" w:rsidRDefault="00C575C0" w:rsidP="00C575C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5D2D" w14:textId="032DF747" w:rsidR="00C575C0" w:rsidRDefault="003019A5" w:rsidP="00C575C0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TBD</w:t>
            </w:r>
          </w:p>
        </w:tc>
      </w:tr>
      <w:tr w:rsidR="00C575C0" w:rsidRPr="00A33618" w14:paraId="169855ED" w14:textId="57CA38CD" w:rsidTr="00F8053A">
        <w:trPr>
          <w:trHeight w:val="301"/>
        </w:trPr>
        <w:tc>
          <w:tcPr>
            <w:tcW w:w="4003" w:type="dxa"/>
          </w:tcPr>
          <w:p w14:paraId="4995C7A1" w14:textId="77777777" w:rsidR="00C575C0" w:rsidRPr="00B0293A" w:rsidRDefault="00C575C0" w:rsidP="00C575C0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3335" w:type="dxa"/>
          </w:tcPr>
          <w:p w14:paraId="12184960" w14:textId="77777777" w:rsidR="00C575C0" w:rsidRPr="00A33618" w:rsidRDefault="00C575C0" w:rsidP="00C575C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E5D2" w14:textId="7F0F7F69" w:rsidR="00C575C0" w:rsidRDefault="003019A5" w:rsidP="00C575C0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TBD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7E203" w14:textId="77777777" w:rsidR="00686E98" w:rsidRDefault="00686E98">
      <w:r>
        <w:separator/>
      </w:r>
    </w:p>
  </w:endnote>
  <w:endnote w:type="continuationSeparator" w:id="0">
    <w:p w14:paraId="69C87269" w14:textId="77777777" w:rsidR="00686E98" w:rsidRDefault="00686E98">
      <w:r>
        <w:continuationSeparator/>
      </w:r>
    </w:p>
  </w:endnote>
  <w:endnote w:type="continuationNotice" w:id="1">
    <w:p w14:paraId="4D913D73" w14:textId="77777777" w:rsidR="00686E98" w:rsidRDefault="00686E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2BC8E" w14:textId="77777777" w:rsidR="000E6E7E" w:rsidRDefault="000E6E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0E6E7E" w:rsidRPr="000E6E7E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0E6E7E" w:rsidRPr="000E6E7E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7989BFCC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3019A5">
      <w:rPr>
        <w:noProof/>
      </w:rPr>
      <w:t>2026-07-20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C90C2" w14:textId="77777777" w:rsidR="000E6E7E" w:rsidRDefault="000E6E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98947" w14:textId="77777777" w:rsidR="00686E98" w:rsidRDefault="00686E98">
      <w:r>
        <w:separator/>
      </w:r>
    </w:p>
  </w:footnote>
  <w:footnote w:type="continuationSeparator" w:id="0">
    <w:p w14:paraId="12866654" w14:textId="77777777" w:rsidR="00686E98" w:rsidRDefault="00686E98">
      <w:r>
        <w:continuationSeparator/>
      </w:r>
    </w:p>
  </w:footnote>
  <w:footnote w:type="continuationNotice" w:id="1">
    <w:p w14:paraId="1681D51E" w14:textId="77777777" w:rsidR="00686E98" w:rsidRDefault="00686E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6F1CB" w14:textId="77777777" w:rsidR="000E6E7E" w:rsidRDefault="000E6E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25BA0818" w:rsidR="00133D55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b/>
        <w:bCs/>
        <w:szCs w:val="24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  <w:p w14:paraId="1B69072A" w14:textId="77777777" w:rsidR="00BB57C9" w:rsidRPr="00141577" w:rsidRDefault="00BB57C9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7558890">
    <w:abstractNumId w:val="1"/>
  </w:num>
  <w:num w:numId="2" w16cid:durableId="1021006988">
    <w:abstractNumId w:val="10"/>
  </w:num>
  <w:num w:numId="3" w16cid:durableId="1902592915">
    <w:abstractNumId w:val="11"/>
  </w:num>
  <w:num w:numId="4" w16cid:durableId="1436830401">
    <w:abstractNumId w:val="4"/>
  </w:num>
  <w:num w:numId="5" w16cid:durableId="88163764">
    <w:abstractNumId w:val="3"/>
  </w:num>
  <w:num w:numId="6" w16cid:durableId="1618413201">
    <w:abstractNumId w:val="7"/>
  </w:num>
  <w:num w:numId="7" w16cid:durableId="802383346">
    <w:abstractNumId w:val="5"/>
  </w:num>
  <w:num w:numId="8" w16cid:durableId="2016879441">
    <w:abstractNumId w:val="9"/>
  </w:num>
  <w:num w:numId="9" w16cid:durableId="215315364">
    <w:abstractNumId w:val="0"/>
  </w:num>
  <w:num w:numId="10" w16cid:durableId="1466579579">
    <w:abstractNumId w:val="8"/>
  </w:num>
  <w:num w:numId="11" w16cid:durableId="1226144463">
    <w:abstractNumId w:val="2"/>
  </w:num>
  <w:num w:numId="12" w16cid:durableId="1036856906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585B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0247"/>
    <w:rsid w:val="0006191C"/>
    <w:rsid w:val="00063557"/>
    <w:rsid w:val="00064FE2"/>
    <w:rsid w:val="00066AF8"/>
    <w:rsid w:val="00070067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00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E6E7E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2DB1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A6562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0D83"/>
    <w:rsid w:val="002421CD"/>
    <w:rsid w:val="002429E4"/>
    <w:rsid w:val="00243C0E"/>
    <w:rsid w:val="002451E0"/>
    <w:rsid w:val="00245D37"/>
    <w:rsid w:val="0024616C"/>
    <w:rsid w:val="00246E89"/>
    <w:rsid w:val="0024772A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3DB3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19A5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1566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0B7D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E52A4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06B82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50E4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563AD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6E98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6F0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5B49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838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35DE2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1954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AE4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784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7C9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4537"/>
    <w:rsid w:val="00C56AA5"/>
    <w:rsid w:val="00C575C0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608"/>
    <w:rsid w:val="00D94EBC"/>
    <w:rsid w:val="00D953CE"/>
    <w:rsid w:val="00D95BF6"/>
    <w:rsid w:val="00D9607A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6517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36C89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4FCC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5F5A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3E4"/>
    <w:rsid w:val="00F11DBD"/>
    <w:rsid w:val="00F1341C"/>
    <w:rsid w:val="00F144B6"/>
    <w:rsid w:val="00F14B60"/>
    <w:rsid w:val="00F16046"/>
    <w:rsid w:val="00F163D6"/>
    <w:rsid w:val="00F17A2C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2678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BC4EEEE9-D551-448A-8D72-E07A066F6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F903DC-8F15-4823-B9C8-FE651701BD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45</TotalTime>
  <Pages>2</Pages>
  <Words>191</Words>
  <Characters>1091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1280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subject/>
  <dc:creator>jason.lee@gggi.org;Jisu Min</dc:creator>
  <cp:keywords/>
  <dc:description/>
  <cp:lastModifiedBy>CPU</cp:lastModifiedBy>
  <cp:revision>9</cp:revision>
  <cp:lastPrinted>2013-10-18T08:32:00Z</cp:lastPrinted>
  <dcterms:created xsi:type="dcterms:W3CDTF">2025-01-16T01:54:00Z</dcterms:created>
  <dcterms:modified xsi:type="dcterms:W3CDTF">2026-07-19T22:52:00Z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GrammarlyDocumentId">
    <vt:lpwstr>b5610d6a-a597-4359-834c-e41859de1e66</vt:lpwstr>
  </property>
</Properties>
</file>